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34D" w:rsidRPr="00FF6D36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ADI SOYADI: …………………………………………</w:t>
      </w:r>
      <w:r w:rsidRPr="00FF6D36">
        <w:rPr>
          <w:rFonts w:ascii="Times New Roman" w:hAnsi="Times New Roman" w:cs="Times New Roman"/>
          <w:sz w:val="24"/>
          <w:szCs w:val="24"/>
        </w:rPr>
        <w:tab/>
        <w:t>… / … / 2015</w:t>
      </w: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SINIF / NO :  6 - … / ……….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PUANI</w:t>
      </w:r>
      <w:r>
        <w:rPr>
          <w:rFonts w:ascii="Times New Roman" w:hAnsi="Times New Roman" w:cs="Times New Roman"/>
          <w:sz w:val="24"/>
          <w:szCs w:val="24"/>
        </w:rPr>
        <w:t>: ……………</w:t>
      </w:r>
    </w:p>
    <w:p w:rsidR="00E1434D" w:rsidRDefault="00E1434D" w:rsidP="00FF6D3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MATEMATİK DERSİ 2. DÖNEM 1. YAZILI SORULARIDIR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81CC2"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  <w:sectPr w:rsidR="00E1434D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283.65pt;margin-top:13.4pt;width:262.5pt;height:71.25pt;z-index:-251658752;visibility:visible">
            <v:imagedata r:id="rId5" o:title=""/>
          </v:shape>
        </w:pict>
      </w:r>
    </w:p>
    <w:p w:rsidR="00E1434D" w:rsidRDefault="00E1434D" w:rsidP="006D032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D032D">
        <w:rPr>
          <w:rFonts w:ascii="Times New Roman" w:hAnsi="Times New Roman" w:cs="Times New Roman"/>
          <w:b/>
          <w:bCs/>
          <w:sz w:val="24"/>
          <w:szCs w:val="24"/>
        </w:rPr>
        <w:t>1-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karşılık gelenifadeleri tam sayılarla yazınız.</w:t>
      </w:r>
    </w:p>
    <w:p w:rsidR="00E1434D" w:rsidRPr="006D032D" w:rsidRDefault="00E1434D" w:rsidP="006D03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 xml:space="preserve">25 TL borç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( …….. )</w:t>
      </w:r>
    </w:p>
    <w:p w:rsidR="00E1434D" w:rsidRPr="006D032D" w:rsidRDefault="00E1434D" w:rsidP="006D03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>50m yükseklikten uçan kuş</w:t>
      </w:r>
      <w:r>
        <w:rPr>
          <w:rFonts w:ascii="Times New Roman" w:hAnsi="Times New Roman" w:cs="Times New Roman"/>
          <w:sz w:val="24"/>
          <w:szCs w:val="24"/>
        </w:rPr>
        <w:t xml:space="preserve">        ( …….. )</w:t>
      </w:r>
    </w:p>
    <w:p w:rsidR="00E1434D" w:rsidRDefault="00E1434D" w:rsidP="006D03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>Deniz yüzeyi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( …….. )</w:t>
      </w:r>
    </w:p>
    <w:p w:rsidR="00E1434D" w:rsidRDefault="00E1434D" w:rsidP="006D032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0’ın üzerinde 7 derece                ( ……..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8602D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5" type="#_x0000_t75" style="width:261pt;height:67.5pt;visibility:visible">
            <v:imagedata r:id="rId6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Yukarıdaki ifadenin işlemini yazınız.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7" type="#_x0000_t5" style="position:absolute;margin-left:185.4pt;margin-top:.7pt;width:8.25pt;height:8.25pt;z-index:251651584;visibility:visible;v-text-anchor:middle" fillcolor="#bfbfbf"/>
        </w:pict>
      </w:r>
      <w:r>
        <w:rPr>
          <w:noProof/>
          <w:lang w:eastAsia="tr-TR"/>
        </w:rPr>
        <w:pict>
          <v:shape id="İkizkenar Üçgen 1" o:spid="_x0000_s1028" type="#_x0000_t5" style="position:absolute;margin-left:75.9pt;margin-top:-.05pt;width:8.25pt;height:8.25pt;z-index:251650560;visibility:visible;v-text-anchor:middle" fillcolor="#bfbfbf"/>
        </w:pict>
      </w:r>
      <w:r w:rsidRPr="00FF6D36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– 92&lt;&lt; –88  sıralamasında    yerine yazılabilecek en büyük tam sayı kaçtır? ( …….. )</w:t>
      </w: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CE334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4-</w:t>
      </w:r>
      <w:r>
        <w:rPr>
          <w:rFonts w:ascii="Times New Roman" w:hAnsi="Times New Roman" w:cs="Times New Roman"/>
          <w:b/>
          <w:bCs/>
          <w:sz w:val="24"/>
          <w:szCs w:val="24"/>
        </w:rPr>
        <w:t>Sayma pulları ile verilen ifadenin işlemini yapınız.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" o:spid="_x0000_s1029" type="#_x0000_t75" style="position:absolute;margin-left:.15pt;margin-top:1.6pt;width:236.25pt;height:95.25pt;z-index:-251663872;visibility:visible">
            <v:imagedata r:id="rId7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30" type="#_x0000_t75" style="position:absolute;margin-left:9.9pt;margin-top:4.35pt;width:245.25pt;height:140.25pt;z-index:-251662848;visibility:visible">
            <v:imagedata r:id="rId8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5-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A           B              C             D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E           F              G             H</w:t>
      </w: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K             L                           M</w:t>
      </w: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Pr="006D7F58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N             P            RS                        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6E7267">
      <w:pPr>
        <w:pStyle w:val="NoSpacing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 verilen toplama tablosuna göre;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A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 = 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6-</w:t>
      </w:r>
      <w:r>
        <w:rPr>
          <w:noProof/>
          <w:lang w:eastAsia="tr-TR"/>
        </w:rPr>
        <w:pict>
          <v:shape id="Resim 8" o:spid="_x0000_s1031" type="#_x0000_t75" style="position:absolute;margin-left:12.9pt;margin-top:0;width:230.25pt;height:24pt;z-index:-251661824;visibility:visible;mso-position-horizontal-relative:text;mso-position-vertical-relative:text">
            <v:imagedata r:id="rId9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Eşitliğinde    </w:t>
      </w:r>
      <w:r>
        <w:rPr>
          <w:noProof/>
          <w:lang w:eastAsia="tr-TR"/>
        </w:rPr>
        <w:pict>
          <v:shape id="Resim 9" o:spid="_x0000_s1032" type="#_x0000_t75" style="position:absolute;margin-left:57.9pt;margin-top:.15pt;width:14.25pt;height:15.75pt;z-index:-251660800;visibility:visible;mso-position-horizontal-relative:text;mso-position-vertical-relative:text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yerine yazılması gereken sayı kaçtır?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" o:spid="_x0000_s1033" type="#_x0000_t75" style="position:absolute;margin-left:39.9pt;margin-top:.3pt;width:14.25pt;height:15.75pt;z-index:-251659776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=    ……..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354B9" w:rsidRDefault="00E1434D" w:rsidP="00F354B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F354B9">
        <w:rPr>
          <w:rFonts w:ascii="Times New Roman" w:hAnsi="Times New Roman" w:cs="Times New Roman"/>
          <w:sz w:val="24"/>
          <w:szCs w:val="24"/>
        </w:rPr>
        <w:t>7,8 ve 9. soruları yukarıdaki kürdanlardan oluşturulmuş örüntüye göre cevaplayınız.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Örüntünün kuralını yazınız.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48. adımda kaç kürdan vardır?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9-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Kaçıncı adımda 201 tane kürdan vardır?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2" o:spid="_x0000_s1034" type="#_x0000_t75" style="position:absolute;margin-left:25.65pt;margin-top:.55pt;width:182.25pt;height:36.75pt;z-index:-251657728;visibility:visible">
            <v:imagedata r:id="rId11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3" o:spid="_x0000_s1035" type="#_x0000_t75" style="position:absolute;margin-left:71.4pt;margin-top:9.7pt;width:68.25pt;height:30pt;z-index:-251656704;visibility:visible">
            <v:imagedata r:id="rId12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Yukarıda                         ile modellenen cebirsel ifadeyi yazınız.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11-</w:t>
      </w:r>
      <w:r>
        <w:rPr>
          <w:noProof/>
          <w:lang w:eastAsia="tr-TR"/>
        </w:rPr>
        <w:pict>
          <v:shape id="Resim 14" o:spid="_x0000_s1036" type="#_x0000_t75" style="position:absolute;margin-left:19.1pt;margin-top:-.35pt;width:134.25pt;height:18.75pt;z-index:-251655680;visibility:visible;mso-position-horizontal-relative:text;mso-position-vertical-relative:text">
            <v:imagedata r:id="rId1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8" o:spid="_x0000_s1037" type="#_x0000_t75" style="position:absolute;margin-left:19.1pt;margin-top:2.2pt;width:152.25pt;height:27pt;z-index:-251654656;visibility:visible">
            <v:imagedata r:id="rId14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12-</w:t>
      </w:r>
      <w:r>
        <w:rPr>
          <w:rFonts w:ascii="Times New Roman" w:hAnsi="Times New Roman" w:cs="Times New Roman"/>
          <w:sz w:val="24"/>
          <w:szCs w:val="24"/>
        </w:rPr>
        <w:t>olmak üzere, aşağıda modelin matematik cümlesini yazınız.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9" o:spid="_x0000_s1038" type="#_x0000_t75" style="position:absolute;margin-left:25.85pt;margin-top:11.8pt;width:208.5pt;height:44.25pt;z-index:-251653632;visibility:visible">
            <v:imagedata r:id="rId15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8C31E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E151D4">
        <w:rPr>
          <w:rFonts w:ascii="Times New Roman" w:hAnsi="Times New Roman" w:cs="Times New Roman"/>
          <w:sz w:val="24"/>
          <w:szCs w:val="24"/>
        </w:rPr>
        <w:t>Ayça’nın parası, kardeşi Erkan’ın parasından 15 TL fazladır. Bu ifadeye uygun cebirsel ifadeyi yazınız.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E151D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sz w:val="24"/>
          <w:szCs w:val="24"/>
        </w:rPr>
        <w:t>– 6 ile  + 6 arasında kaç tane tam sayı vardır?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E151D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12           B) 11         C) 10           D) 9</w:t>
      </w: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3x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2 </w:t>
      </w:r>
      <w:r w:rsidRPr="00E151D4">
        <w:rPr>
          <w:rFonts w:ascii="Times New Roman" w:hAnsi="Times New Roman" w:cs="Times New Roman"/>
          <w:sz w:val="24"/>
          <w:szCs w:val="24"/>
        </w:rPr>
        <w:t>cebirsel ifadesinin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x= 3</w:t>
      </w:r>
      <w:r w:rsidRPr="00E151D4">
        <w:rPr>
          <w:rFonts w:ascii="Times New Roman" w:hAnsi="Times New Roman" w:cs="Times New Roman"/>
          <w:sz w:val="24"/>
          <w:szCs w:val="24"/>
        </w:rPr>
        <w:t xml:space="preserve"> için değerini nedir? </w:t>
      </w:r>
    </w:p>
    <w:p w:rsidR="00E1434D" w:rsidRDefault="00E1434D" w:rsidP="00487F3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7          B) 16        C) 25           D) 29</w:t>
      </w: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16-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“Bir sayının yarısının 5 fazlası” </w:t>
      </w:r>
      <w:r>
        <w:rPr>
          <w:rFonts w:ascii="Times New Roman" w:hAnsi="Times New Roman" w:cs="Times New Roman"/>
          <w:sz w:val="24"/>
          <w:szCs w:val="24"/>
        </w:rPr>
        <w:t>ifadesi aşağıdakilerden hangisidir?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487F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x – 5 : 2 + 5           B) 2x – 5</w:t>
      </w:r>
    </w:p>
    <w:p w:rsidR="00E1434D" w:rsidRDefault="00E1434D" w:rsidP="00487F3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</w:t>
      </w:r>
      <w:r w:rsidRPr="008602D3">
        <w:rPr>
          <w:rFonts w:ascii="Times New Roman" w:hAnsi="Times New Roman" w:cs="Times New Roman"/>
          <w:sz w:val="24"/>
          <w:szCs w:val="24"/>
        </w:rPr>
        <w:fldChar w:fldCharType="begin"/>
      </w:r>
      <w:r w:rsidRPr="008602D3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8602D3">
        <w:pict>
          <v:shape id="_x0000_i1026" type="#_x0000_t75" style="width:9.75pt;height:23.25pt">
            <v:imagedata r:id="rId16" o:title="" chromakey="white"/>
          </v:shape>
        </w:pict>
      </w:r>
      <w:r w:rsidRPr="008602D3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8602D3">
        <w:rPr>
          <w:rFonts w:ascii="Times New Roman" w:hAnsi="Times New Roman" w:cs="Times New Roman"/>
          <w:sz w:val="24"/>
          <w:szCs w:val="24"/>
        </w:rPr>
        <w:fldChar w:fldCharType="separate"/>
      </w:r>
      <w:r w:rsidRPr="008602D3">
        <w:pict>
          <v:shape id="_x0000_i1027" type="#_x0000_t75" style="width:9.75pt;height:23.25pt">
            <v:imagedata r:id="rId16" o:title="" chromakey="white"/>
          </v:shape>
        </w:pict>
      </w:r>
      <w:r w:rsidRPr="008602D3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+ 5                    D)</w:t>
      </w:r>
      <w:r w:rsidRPr="008602D3">
        <w:rPr>
          <w:rFonts w:ascii="Times New Roman" w:hAnsi="Times New Roman" w:cs="Times New Roman"/>
          <w:sz w:val="24"/>
          <w:szCs w:val="24"/>
        </w:rPr>
        <w:fldChar w:fldCharType="begin"/>
      </w:r>
      <w:r w:rsidRPr="008602D3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8602D3">
        <w:pict>
          <v:shape id="_x0000_i1028" type="#_x0000_t75" style="width:9.75pt;height:23.25pt">
            <v:imagedata r:id="rId16" o:title="" chromakey="white"/>
          </v:shape>
        </w:pict>
      </w:r>
      <w:r w:rsidRPr="008602D3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8602D3">
        <w:rPr>
          <w:rFonts w:ascii="Times New Roman" w:hAnsi="Times New Roman" w:cs="Times New Roman"/>
          <w:sz w:val="24"/>
          <w:szCs w:val="24"/>
        </w:rPr>
        <w:fldChar w:fldCharType="separate"/>
      </w:r>
      <w:r w:rsidRPr="008602D3">
        <w:pict>
          <v:shape id="_x0000_i1029" type="#_x0000_t75" style="width:9.75pt;height:23.25pt">
            <v:imagedata r:id="rId16" o:title="" chromakey="white"/>
          </v:shape>
        </w:pict>
      </w:r>
      <w:r w:rsidRPr="008602D3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– 5                    </w:t>
      </w:r>
    </w:p>
    <w:p w:rsidR="00E1434D" w:rsidRPr="00487F34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4x + y – 5 ifadesinde kaç terim vardır?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90297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4          B) 3        C) 2           D) 1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3" o:spid="_x0000_s1039" type="#_x0000_t75" style="position:absolute;margin-left:20.4pt;margin-top:9.7pt;width:170.25pt;height:18pt;z-index:-251652608;visibility:visible">
            <v:imagedata r:id="rId17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ifadesinin sonucu aşağıdakilerden hangisidir?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602D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0" type="#_x0000_t75" style="width:110.25pt;height:39pt;visibility:visible">
            <v:imagedata r:id="rId18" o:title=""/>
          </v:shape>
        </w:pict>
      </w:r>
      <w:r w:rsidRPr="008602D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31" type="#_x0000_t75" style="width:101.25pt;height:39.75pt;visibility:visible">
            <v:imagedata r:id="rId19" o:title=""/>
          </v:shape>
        </w:pic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104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8"/>
      </w:tblGrid>
      <w:tr w:rsidR="00E1434D" w:rsidRPr="008602D3">
        <w:trPr>
          <w:trHeight w:val="288"/>
        </w:trPr>
        <w:tc>
          <w:tcPr>
            <w:tcW w:w="16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22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sz w:val="24"/>
                <w:szCs w:val="24"/>
              </w:rPr>
              <w:t>2 saat 45 dakika</w:t>
            </w:r>
          </w:p>
        </w:tc>
      </w:tr>
      <w:tr w:rsidR="00E1434D" w:rsidRPr="008602D3">
        <w:trPr>
          <w:trHeight w:val="288"/>
        </w:trPr>
        <w:tc>
          <w:tcPr>
            <w:tcW w:w="16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Salı </w:t>
            </w:r>
          </w:p>
        </w:tc>
        <w:tc>
          <w:tcPr>
            <w:tcW w:w="22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sz w:val="24"/>
                <w:szCs w:val="24"/>
              </w:rPr>
              <w:t>3 saat 15 dakika</w:t>
            </w:r>
          </w:p>
        </w:tc>
      </w:tr>
      <w:tr w:rsidR="00E1434D" w:rsidRPr="008602D3">
        <w:trPr>
          <w:trHeight w:val="288"/>
        </w:trPr>
        <w:tc>
          <w:tcPr>
            <w:tcW w:w="16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2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sz w:val="24"/>
                <w:szCs w:val="24"/>
              </w:rPr>
              <w:t>1 saat 50 dakika</w:t>
            </w:r>
          </w:p>
        </w:tc>
      </w:tr>
      <w:tr w:rsidR="00E1434D" w:rsidRPr="008602D3">
        <w:trPr>
          <w:trHeight w:val="304"/>
        </w:trPr>
        <w:tc>
          <w:tcPr>
            <w:tcW w:w="16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2268" w:type="dxa"/>
          </w:tcPr>
          <w:p w:rsidR="00E1434D" w:rsidRPr="008602D3" w:rsidRDefault="00E1434D" w:rsidP="008602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602D3">
              <w:rPr>
                <w:rFonts w:ascii="Times New Roman" w:hAnsi="Times New Roman" w:cs="Times New Roman"/>
                <w:sz w:val="24"/>
                <w:szCs w:val="24"/>
              </w:rPr>
              <w:t>3 saat 30 dakika</w:t>
            </w:r>
          </w:p>
        </w:tc>
      </w:tr>
    </w:tbl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61314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F61314">
        <w:rPr>
          <w:rFonts w:ascii="Times New Roman" w:hAnsi="Times New Roman" w:cs="Times New Roman"/>
          <w:b/>
          <w:bCs/>
          <w:sz w:val="24"/>
          <w:szCs w:val="24"/>
        </w:rPr>
        <w:t>Azra’nın dört günde ders çalışmaya ayırdığı süreler verilmiştir. Buna göre, Azra’nın ders çalışma aralığı aşağıdakilerden hangisidir?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B)1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61314">
        <w:rPr>
          <w:rFonts w:ascii="Times New Roman" w:hAnsi="Times New Roman" w:cs="Times New Roman"/>
          <w:sz w:val="24"/>
          <w:szCs w:val="24"/>
        </w:rPr>
        <w:t xml:space="preserve"> dakika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D)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1314">
        <w:rPr>
          <w:rFonts w:ascii="Times New Roman" w:hAnsi="Times New Roman" w:cs="Times New Roman"/>
          <w:sz w:val="24"/>
          <w:szCs w:val="24"/>
        </w:rPr>
        <w:t>5 dakika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Pr="00FF6D36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Beş çocuğun boylarının aritmetik ortalaması 1,52 m dir.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Boyu 1,48m olan bir çocuk gruptan ayrılırsa geriye kalan çocukların boy ortalaması kaç m olur?</w:t>
      </w:r>
    </w:p>
    <w:p w:rsidR="00E1434D" w:rsidRDefault="00E1434D" w:rsidP="00FF6D3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1,54         B) 1,53        C) 1,52          D) 1,51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343FE">
        <w:rPr>
          <w:rFonts w:ascii="Times New Roman" w:hAnsi="Times New Roman" w:cs="Times New Roman"/>
          <w:b/>
          <w:bCs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[(–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(+3)] </w:t>
      </w:r>
      <w:r>
        <w:rPr>
          <w:rFonts w:ascii="Times New Roman" w:hAnsi="Times New Roman" w:cs="Times New Roman"/>
          <w:sz w:val="24"/>
          <w:szCs w:val="24"/>
        </w:rPr>
        <w:t>–[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3)]= </w:t>
      </w:r>
      <w:r>
        <w:rPr>
          <w:rFonts w:ascii="Times New Roman" w:hAnsi="Times New Roman" w:cs="Times New Roman"/>
          <w:sz w:val="24"/>
          <w:szCs w:val="24"/>
        </w:rPr>
        <w:t>–10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[(+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+3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)] +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 w:rsidRPr="0005693A">
        <w:rPr>
          <w:rFonts w:ascii="Times New Roman" w:hAnsi="Times New Roman" w:cs="Times New Roman"/>
          <w:sz w:val="28"/>
          <w:szCs w:val="28"/>
        </w:rPr>
        <w:t>9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–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3)= +</w:t>
      </w:r>
      <w:r w:rsidRPr="0005693A">
        <w:rPr>
          <w:rFonts w:ascii="Times New Roman" w:hAnsi="Times New Roman" w:cs="Times New Roman"/>
          <w:sz w:val="24"/>
          <w:szCs w:val="24"/>
        </w:rPr>
        <w:t>5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1)] </w:t>
      </w:r>
      <w:r>
        <w:rPr>
          <w:rFonts w:ascii="Times New Roman" w:hAnsi="Times New Roman" w:cs="Times New Roman"/>
          <w:sz w:val="24"/>
          <w:szCs w:val="24"/>
        </w:rPr>
        <w:t>–(–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= +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</w:t>
      </w:r>
      <w:r w:rsidRPr="008602D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6" o:spid="_x0000_i1032" type="#_x0000_t75" style="width:264.75pt;height:192pt;visibility:visible">
            <v:imagedata r:id="rId20" o:title=""/>
          </v:shape>
        </w:pic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 bir okuldaki öğrencilerin 6,7 ve 8. sınıftaki boy ortalamaları verilmiştir.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bCs/>
          <w:sz w:val="24"/>
          <w:szCs w:val="24"/>
          <w:u w:val="single"/>
        </w:rPr>
        <w:t>kesinlikle söylenemez.</w:t>
      </w:r>
    </w:p>
    <w:p w:rsidR="00E1434D" w:rsidRDefault="00E1434D" w:rsidP="00E70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E70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Kız öğrencilerin boy ortalamasında artış gözlenmektedir.</w:t>
      </w:r>
    </w:p>
    <w:p w:rsidR="00E1434D" w:rsidRDefault="00E1434D" w:rsidP="00E70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Kız öğrenciler 6. ve 7. sınıflarda erkeklerden daha uzundur.</w:t>
      </w:r>
    </w:p>
    <w:p w:rsidR="00E1434D" w:rsidRDefault="00E1434D" w:rsidP="00E70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Erkek öğrencilerin en uzunu 170cm dir.</w:t>
      </w:r>
    </w:p>
    <w:p w:rsidR="00E1434D" w:rsidRDefault="00E1434D" w:rsidP="00E703D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Erkek öğrencilerin 7. sınıftan 8. sınıfa geçerken boy ortalamaları artmıştır.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 Rakamları farklı üç basamaklı en küçük pozitif tam sayı ile rakamlar farklı iki basamaklı en küçük tam sayının toplamı kaçtır?</w:t>
      </w:r>
    </w:p>
    <w:p w:rsidR="00E1434D" w:rsidRDefault="00E1434D" w:rsidP="003149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31493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1         B) 4      C) 50           D) 100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24- Erdem kırtasiyeden tanesi 3.75TL’den 3 tane defter, tanesi 0,8 TL’den birkaç tane kurşun kalem aldı. Erdem aldıklarına 13,65 TL ödediğine göre kaç tane kalem almıştır?</w:t>
      </w:r>
    </w:p>
    <w:p w:rsidR="00E1434D" w:rsidRDefault="00E1434D" w:rsidP="00905EA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        B) 3      C) 4          D) 5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0" o:spid="_x0000_s1040" type="#_x0000_t75" style="position:absolute;margin-left:126.35pt;margin-top:3pt;width:11.45pt;height:9.75pt;z-index:-251651584;visibility:visible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25-</w:t>
      </w:r>
      <w:r w:rsidRPr="00373592">
        <w:rPr>
          <w:rFonts w:ascii="Times New Roman" w:hAnsi="Times New Roman" w:cs="Times New Roman"/>
          <w:b/>
          <w:bCs/>
          <w:sz w:val="24"/>
          <w:szCs w:val="24"/>
        </w:rPr>
        <w:t>[(6,72 . 2,8) +(1,184)]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2= ? işleminin sonucu kaçtır?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20       B) 3,14      C) 10          D) 19,230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182A23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22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BAŞARILAR DİLERİM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34D" w:rsidRDefault="00E1434D" w:rsidP="00B34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5 puan değerindedir.</w:t>
      </w:r>
    </w:p>
    <w:p w:rsidR="00E1434D" w:rsidRDefault="00E1434D" w:rsidP="00B343F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E1434D" w:rsidSect="0065639A">
      <w:type w:val="continuous"/>
      <w:pgSz w:w="11906" w:h="16838"/>
      <w:pgMar w:top="568" w:right="282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397075F"/>
    <w:multiLevelType w:val="hybridMultilevel"/>
    <w:tmpl w:val="43324748"/>
    <w:lvl w:ilvl="0" w:tplc="735AD8E4">
      <w:start w:val="1"/>
      <w:numFmt w:val="upperLetter"/>
      <w:lvlText w:val="%1)"/>
      <w:lvlJc w:val="left"/>
      <w:pPr>
        <w:ind w:left="60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5B6919F7"/>
    <w:multiLevelType w:val="hybridMultilevel"/>
    <w:tmpl w:val="819CA3FA"/>
    <w:lvl w:ilvl="0" w:tplc="65001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98"/>
    <w:rsid w:val="0005693A"/>
    <w:rsid w:val="00182A23"/>
    <w:rsid w:val="002A56C6"/>
    <w:rsid w:val="00300F51"/>
    <w:rsid w:val="0031493E"/>
    <w:rsid w:val="00373592"/>
    <w:rsid w:val="00422BF8"/>
    <w:rsid w:val="00461AAA"/>
    <w:rsid w:val="00481CC2"/>
    <w:rsid w:val="00487F34"/>
    <w:rsid w:val="00575935"/>
    <w:rsid w:val="006120EE"/>
    <w:rsid w:val="0065639A"/>
    <w:rsid w:val="006D032D"/>
    <w:rsid w:val="006D7F58"/>
    <w:rsid w:val="006E7267"/>
    <w:rsid w:val="00711C9C"/>
    <w:rsid w:val="00821315"/>
    <w:rsid w:val="008457A5"/>
    <w:rsid w:val="008602D3"/>
    <w:rsid w:val="008C31EA"/>
    <w:rsid w:val="009005FF"/>
    <w:rsid w:val="00902970"/>
    <w:rsid w:val="00905EAA"/>
    <w:rsid w:val="0098051B"/>
    <w:rsid w:val="009D4620"/>
    <w:rsid w:val="00AB1047"/>
    <w:rsid w:val="00B343FE"/>
    <w:rsid w:val="00C62698"/>
    <w:rsid w:val="00C65E20"/>
    <w:rsid w:val="00CE3343"/>
    <w:rsid w:val="00CE750D"/>
    <w:rsid w:val="00E03A32"/>
    <w:rsid w:val="00E1434D"/>
    <w:rsid w:val="00E151D4"/>
    <w:rsid w:val="00E703D3"/>
    <w:rsid w:val="00E70B90"/>
    <w:rsid w:val="00F354B9"/>
    <w:rsid w:val="00F61314"/>
    <w:rsid w:val="00FA5650"/>
    <w:rsid w:val="00FF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4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D36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61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1A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87F34"/>
    <w:rPr>
      <w:color w:val="808080"/>
    </w:rPr>
  </w:style>
  <w:style w:type="table" w:styleId="TableGrid">
    <w:name w:val="Table Grid"/>
    <w:basedOn w:val="TableNormal"/>
    <w:uiPriority w:val="99"/>
    <w:rsid w:val="00F6131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8213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68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615</Words>
  <Characters>3506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</cp:lastModifiedBy>
  <cp:revision>6</cp:revision>
  <cp:lastPrinted>2015-03-23T21:40:00Z</cp:lastPrinted>
  <dcterms:created xsi:type="dcterms:W3CDTF">2015-03-24T19:46:00Z</dcterms:created>
  <dcterms:modified xsi:type="dcterms:W3CDTF">2015-04-01T20:49:00Z</dcterms:modified>
</cp:coreProperties>
</file>